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362E" w14:textId="77777777" w:rsidR="00A02E94" w:rsidRPr="00582376" w:rsidRDefault="006244FC" w:rsidP="00A02E94">
      <w:pPr>
        <w:spacing w:after="240"/>
        <w:jc w:val="right"/>
      </w:pPr>
      <w:bookmarkStart w:id="0" w:name="_Hlk53520193"/>
      <w:r w:rsidRPr="00582376">
        <w:t>Poznań</w:t>
      </w:r>
      <w:r w:rsidR="00A02E94" w:rsidRPr="00582376">
        <w:t xml:space="preserve"> dnia: </w:t>
      </w:r>
      <w:r w:rsidRPr="00582376">
        <w:t>2023-08-30</w:t>
      </w:r>
    </w:p>
    <w:p w14:paraId="01E1EE03" w14:textId="77777777" w:rsidR="006244FC" w:rsidRPr="00582376" w:rsidRDefault="006244FC" w:rsidP="00A02E94">
      <w:pPr>
        <w:spacing w:after="40"/>
        <w:rPr>
          <w:b/>
          <w:bCs/>
        </w:rPr>
      </w:pPr>
      <w:r w:rsidRPr="00582376">
        <w:rPr>
          <w:b/>
          <w:bCs/>
        </w:rPr>
        <w:t>Szpital Wojewódzki w Poznaniu</w:t>
      </w:r>
    </w:p>
    <w:p w14:paraId="5374AB40" w14:textId="77777777" w:rsidR="00A02E94" w:rsidRPr="00582376" w:rsidRDefault="006244FC" w:rsidP="00A02E94">
      <w:pPr>
        <w:spacing w:after="40"/>
        <w:rPr>
          <w:b/>
          <w:bCs/>
        </w:rPr>
      </w:pPr>
      <w:r w:rsidRPr="00582376">
        <w:rPr>
          <w:b/>
          <w:bCs/>
        </w:rPr>
        <w:t>Dział Zamówień Publicznych</w:t>
      </w:r>
    </w:p>
    <w:p w14:paraId="3DDA9F01" w14:textId="77777777" w:rsidR="00A02E94" w:rsidRPr="00582376" w:rsidRDefault="006244FC" w:rsidP="00A02E94">
      <w:r w:rsidRPr="00582376">
        <w:t>Juraszów</w:t>
      </w:r>
      <w:r w:rsidR="00A02E94" w:rsidRPr="00582376">
        <w:t xml:space="preserve"> </w:t>
      </w:r>
      <w:r w:rsidRPr="00582376">
        <w:t>7/19</w:t>
      </w:r>
    </w:p>
    <w:p w14:paraId="0712B14C" w14:textId="77777777" w:rsidR="00A02E94" w:rsidRPr="00582376" w:rsidRDefault="006244FC" w:rsidP="00A02E94">
      <w:r w:rsidRPr="00582376">
        <w:t>60-479</w:t>
      </w:r>
      <w:r w:rsidR="00A02E94" w:rsidRPr="00582376">
        <w:t xml:space="preserve"> </w:t>
      </w:r>
      <w:r w:rsidRPr="00582376">
        <w:t>Poznań</w:t>
      </w:r>
    </w:p>
    <w:p w14:paraId="61A8CB4D" w14:textId="77777777" w:rsidR="00A02E94" w:rsidRPr="00582376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</w:rPr>
      </w:pPr>
      <w:r w:rsidRPr="00582376">
        <w:rPr>
          <w:b/>
        </w:rPr>
        <w:t>WYKONAWCY</w:t>
      </w:r>
    </w:p>
    <w:p w14:paraId="238C46C8" w14:textId="77777777" w:rsidR="00A02E94" w:rsidRPr="00582376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</w:pPr>
      <w:r w:rsidRPr="00582376">
        <w:t>ubiegający się o zamówienie</w:t>
      </w:r>
    </w:p>
    <w:p w14:paraId="57841928" w14:textId="77777777" w:rsidR="00A02E94" w:rsidRPr="00582376" w:rsidRDefault="00A02E94" w:rsidP="00A02E94">
      <w:pPr>
        <w:pStyle w:val="Nagwek1"/>
        <w:spacing w:before="600"/>
        <w:rPr>
          <w:sz w:val="28"/>
        </w:rPr>
      </w:pPr>
      <w:r w:rsidRPr="00582376">
        <w:rPr>
          <w:sz w:val="28"/>
        </w:rPr>
        <w:t>ZAWIADOMIENIE</w:t>
      </w:r>
    </w:p>
    <w:p w14:paraId="01C5FDB5" w14:textId="77777777" w:rsidR="00A02E94" w:rsidRPr="00582376" w:rsidRDefault="00A02E94" w:rsidP="00A02E94">
      <w:pPr>
        <w:spacing w:after="480"/>
        <w:jc w:val="center"/>
        <w:rPr>
          <w:b/>
          <w:sz w:val="28"/>
        </w:rPr>
      </w:pPr>
      <w:r w:rsidRPr="00582376">
        <w:rPr>
          <w:b/>
          <w:sz w:val="28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8402"/>
      </w:tblGrid>
      <w:tr w:rsidR="006244FC" w:rsidRPr="00582376" w14:paraId="68C679A9" w14:textId="77777777" w:rsidTr="00E4615A">
        <w:trPr>
          <w:trHeight w:val="638"/>
        </w:trPr>
        <w:tc>
          <w:tcPr>
            <w:tcW w:w="959" w:type="dxa"/>
            <w:hideMark/>
          </w:tcPr>
          <w:p w14:paraId="23A2CAFE" w14:textId="77777777" w:rsidR="006244FC" w:rsidRPr="00582376" w:rsidRDefault="006244FC" w:rsidP="00E4615A">
            <w:pPr>
              <w:spacing w:after="60" w:line="276" w:lineRule="auto"/>
              <w:jc w:val="both"/>
            </w:pPr>
            <w:r w:rsidRPr="00582376">
              <w:t>Dotyczy:</w:t>
            </w:r>
          </w:p>
        </w:tc>
        <w:tc>
          <w:tcPr>
            <w:tcW w:w="9261" w:type="dxa"/>
            <w:hideMark/>
          </w:tcPr>
          <w:p w14:paraId="37523BA2" w14:textId="21B7BDA5" w:rsidR="006244FC" w:rsidRPr="00582376" w:rsidRDefault="006244FC" w:rsidP="00E4615A">
            <w:pPr>
              <w:spacing w:after="60" w:line="276" w:lineRule="auto"/>
              <w:jc w:val="both"/>
            </w:pPr>
            <w:r w:rsidRPr="00582376">
              <w:t>postępowania o udzielenie zamówienia publicznego, prowadzonego w trybie podstawowy</w:t>
            </w:r>
            <w:r w:rsidR="00582376">
              <w:t>m</w:t>
            </w:r>
            <w:r w:rsidRPr="00582376">
              <w:t xml:space="preserve"> bez negocjacji - art. 275 pkt. 1 ustawy </w:t>
            </w:r>
            <w:proofErr w:type="spellStart"/>
            <w:r w:rsidRPr="00582376">
              <w:t>Pzp</w:t>
            </w:r>
            <w:proofErr w:type="spellEnd"/>
            <w:r w:rsidRPr="00582376">
              <w:rPr>
                <w:b/>
              </w:rPr>
              <w:t xml:space="preserve"> </w:t>
            </w:r>
            <w:r w:rsidRPr="00582376">
              <w:rPr>
                <w:bCs/>
              </w:rPr>
              <w:t>na</w:t>
            </w:r>
            <w:r w:rsidRPr="00582376">
              <w:rPr>
                <w:b/>
              </w:rPr>
              <w:t xml:space="preserve"> </w:t>
            </w:r>
            <w:r w:rsidRPr="00582376">
              <w:rPr>
                <w:bCs/>
              </w:rPr>
              <w:t>”</w:t>
            </w:r>
            <w:r w:rsidRPr="00582376">
              <w:rPr>
                <w:b/>
                <w:bCs/>
              </w:rPr>
              <w:t xml:space="preserve">Wykonanie wraz z dostawą i montażem mebli pod wymiar oraz zakup wyposażenia meblowego i innego dla zadania pn.: Integracja aptek szpitalnych w Centralną Aptekę Szpitalną w szpitalu </w:t>
            </w:r>
            <w:r w:rsidR="00582376" w:rsidRPr="00582376">
              <w:rPr>
                <w:b/>
                <w:bCs/>
              </w:rPr>
              <w:t>Wojewódzkim</w:t>
            </w:r>
            <w:r w:rsidRPr="00582376">
              <w:rPr>
                <w:b/>
                <w:bCs/>
              </w:rPr>
              <w:t xml:space="preserve"> w Poznaniu</w:t>
            </w:r>
            <w:r w:rsidRPr="00582376">
              <w:rPr>
                <w:bCs/>
              </w:rPr>
              <w:t>”</w:t>
            </w:r>
            <w:r w:rsidRPr="00582376">
              <w:rPr>
                <w:b/>
              </w:rPr>
              <w:t xml:space="preserve"> </w:t>
            </w:r>
            <w:r w:rsidRPr="00582376">
              <w:rPr>
                <w:bCs/>
              </w:rPr>
              <w:t>– znak sprawy</w:t>
            </w:r>
            <w:r w:rsidRPr="00582376">
              <w:rPr>
                <w:b/>
              </w:rPr>
              <w:t xml:space="preserve"> SZW/DZP/78/2023</w:t>
            </w:r>
            <w:r w:rsidRPr="00582376">
              <w:rPr>
                <w:bCs/>
              </w:rPr>
              <w:t>.</w:t>
            </w:r>
          </w:p>
        </w:tc>
      </w:tr>
    </w:tbl>
    <w:p w14:paraId="213630FF" w14:textId="77777777" w:rsidR="00A02E94" w:rsidRPr="00582376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</w:rPr>
      </w:pPr>
      <w:r w:rsidRPr="00582376">
        <w:t xml:space="preserve">Zamawiający, działając na podstawie art. 253 ust. 1 ustawy z dnia 11 września 2019r. Prawo zamówień publicznych </w:t>
      </w:r>
      <w:r w:rsidR="006244FC" w:rsidRPr="00582376">
        <w:t>(</w:t>
      </w:r>
      <w:proofErr w:type="spellStart"/>
      <w:r w:rsidR="006244FC" w:rsidRPr="00582376">
        <w:t>t.j</w:t>
      </w:r>
      <w:proofErr w:type="spellEnd"/>
      <w:r w:rsidR="006244FC" w:rsidRPr="00582376">
        <w:t>. Dz. U. z 2022r. poz. 1710)</w:t>
      </w:r>
      <w:r w:rsidRPr="00582376">
        <w:t xml:space="preserve">, zwanej dalej „ustawą </w:t>
      </w:r>
      <w:proofErr w:type="spellStart"/>
      <w:r w:rsidRPr="00582376">
        <w:t>Pzp</w:t>
      </w:r>
      <w:proofErr w:type="spellEnd"/>
      <w:r w:rsidRPr="00582376">
        <w:t>”, informuje, że w toczącym się postępowaniu o udzielenie zamówienia publicznego, jako najkorzystniejsza wybrana została oferta: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6244FC" w:rsidRPr="00582376" w14:paraId="6EF299B3" w14:textId="77777777" w:rsidTr="00E4615A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3671" w14:textId="04C0CB1A" w:rsidR="006244FC" w:rsidRPr="00582376" w:rsidRDefault="006244FC" w:rsidP="00E4615A">
            <w:pPr>
              <w:spacing w:before="60" w:after="40"/>
              <w:jc w:val="both"/>
              <w:rPr>
                <w:b/>
              </w:rPr>
            </w:pPr>
            <w:r w:rsidRPr="00582376">
              <w:rPr>
                <w:b/>
              </w:rPr>
              <w:t xml:space="preserve">Konkret </w:t>
            </w:r>
            <w:r w:rsidR="00582376">
              <w:rPr>
                <w:b/>
              </w:rPr>
              <w:t xml:space="preserve">Sp. z o.o. S. k. </w:t>
            </w:r>
          </w:p>
          <w:p w14:paraId="58287EB7" w14:textId="180C9DBD" w:rsidR="006244FC" w:rsidRPr="00582376" w:rsidRDefault="00582376" w:rsidP="00E4615A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="006244FC" w:rsidRPr="00582376">
              <w:rPr>
                <w:bCs/>
              </w:rPr>
              <w:t xml:space="preserve">Budowlana 7 </w:t>
            </w:r>
          </w:p>
          <w:p w14:paraId="24922174" w14:textId="77777777" w:rsidR="006244FC" w:rsidRPr="00582376" w:rsidRDefault="006244FC" w:rsidP="00E4615A">
            <w:pPr>
              <w:spacing w:after="120"/>
              <w:jc w:val="both"/>
              <w:rPr>
                <w:bCs/>
              </w:rPr>
            </w:pPr>
            <w:r w:rsidRPr="00582376">
              <w:rPr>
                <w:bCs/>
              </w:rPr>
              <w:t>86-200 Chełmno</w:t>
            </w:r>
          </w:p>
          <w:p w14:paraId="151A12FE" w14:textId="3A1F699E" w:rsidR="006244FC" w:rsidRPr="00582376" w:rsidRDefault="00582376" w:rsidP="00582376">
            <w:pPr>
              <w:spacing w:before="120" w:after="240"/>
              <w:jc w:val="both"/>
            </w:pPr>
            <w:r w:rsidRPr="00582376">
              <w:t>Zadanie nr 1,</w:t>
            </w:r>
            <w:r>
              <w:t xml:space="preserve"> </w:t>
            </w:r>
            <w:r w:rsidR="006244FC" w:rsidRPr="00582376">
              <w:t xml:space="preserve">za cenę brutto </w:t>
            </w:r>
            <w:r w:rsidR="006244FC" w:rsidRPr="00582376">
              <w:rPr>
                <w:b/>
              </w:rPr>
              <w:t>982 982.88 zł</w:t>
            </w:r>
            <w:r w:rsidR="006244FC" w:rsidRPr="00582376">
              <w:rPr>
                <w:bCs/>
              </w:rPr>
              <w:t>.</w:t>
            </w:r>
          </w:p>
          <w:p w14:paraId="2457686D" w14:textId="77777777" w:rsidR="006244FC" w:rsidRPr="00582376" w:rsidRDefault="006244FC" w:rsidP="00E4615A">
            <w:pPr>
              <w:spacing w:before="120" w:line="276" w:lineRule="auto"/>
              <w:jc w:val="both"/>
              <w:rPr>
                <w:color w:val="000000"/>
              </w:rPr>
            </w:pPr>
            <w:r w:rsidRPr="00582376">
              <w:rPr>
                <w:b/>
                <w:bCs/>
                <w:color w:val="000000"/>
              </w:rPr>
              <w:t>Uzasadnienie wyboru</w:t>
            </w:r>
            <w:r w:rsidRPr="00582376">
              <w:rPr>
                <w:color w:val="000000"/>
              </w:rPr>
              <w:t>:</w:t>
            </w:r>
          </w:p>
          <w:p w14:paraId="484DE262" w14:textId="5A78D6BA" w:rsidR="006244FC" w:rsidRPr="00582376" w:rsidRDefault="00582376" w:rsidP="00E4615A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9D3BEE">
              <w:t>Oferta spełnia wymagania formalno-prawne i jest zgodna z SWZ.</w:t>
            </w:r>
          </w:p>
        </w:tc>
      </w:tr>
      <w:tr w:rsidR="006244FC" w:rsidRPr="00582376" w14:paraId="590D77AE" w14:textId="77777777" w:rsidTr="00E4615A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7060" w14:textId="77777777" w:rsidR="00582376" w:rsidRPr="00582376" w:rsidRDefault="00582376" w:rsidP="00582376">
            <w:pPr>
              <w:spacing w:before="60" w:after="40"/>
              <w:jc w:val="both"/>
              <w:rPr>
                <w:b/>
              </w:rPr>
            </w:pPr>
            <w:r w:rsidRPr="00582376">
              <w:rPr>
                <w:b/>
              </w:rPr>
              <w:t xml:space="preserve">Konkret </w:t>
            </w:r>
            <w:r>
              <w:rPr>
                <w:b/>
              </w:rPr>
              <w:t xml:space="preserve">Sp. z o.o. S. k. </w:t>
            </w:r>
          </w:p>
          <w:p w14:paraId="78D1CCB7" w14:textId="77777777" w:rsidR="00582376" w:rsidRPr="00582376" w:rsidRDefault="00582376" w:rsidP="00582376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Pr="00582376">
              <w:rPr>
                <w:bCs/>
              </w:rPr>
              <w:t xml:space="preserve">Budowlana 7 </w:t>
            </w:r>
          </w:p>
          <w:p w14:paraId="23A79160" w14:textId="77777777" w:rsidR="00582376" w:rsidRPr="00582376" w:rsidRDefault="00582376" w:rsidP="00582376">
            <w:pPr>
              <w:spacing w:after="120"/>
              <w:jc w:val="both"/>
              <w:rPr>
                <w:bCs/>
              </w:rPr>
            </w:pPr>
            <w:r w:rsidRPr="00582376">
              <w:rPr>
                <w:bCs/>
              </w:rPr>
              <w:t>86-200 Chełmno</w:t>
            </w:r>
          </w:p>
          <w:p w14:paraId="362AB0AC" w14:textId="4E9395DD" w:rsidR="006244FC" w:rsidRPr="00582376" w:rsidRDefault="00582376" w:rsidP="00582376">
            <w:pPr>
              <w:spacing w:before="120" w:after="240"/>
              <w:jc w:val="both"/>
            </w:pPr>
            <w:r w:rsidRPr="00582376">
              <w:t>Zadanie nr 2</w:t>
            </w:r>
            <w:r>
              <w:t xml:space="preserve">, </w:t>
            </w:r>
            <w:r w:rsidR="006244FC" w:rsidRPr="00582376">
              <w:t xml:space="preserve">za cenę brutto </w:t>
            </w:r>
            <w:r w:rsidR="006244FC" w:rsidRPr="00582376">
              <w:rPr>
                <w:b/>
              </w:rPr>
              <w:t>47 094.24 zł</w:t>
            </w:r>
            <w:r w:rsidR="006244FC" w:rsidRPr="00582376">
              <w:rPr>
                <w:bCs/>
              </w:rPr>
              <w:t>.</w:t>
            </w:r>
          </w:p>
          <w:p w14:paraId="1EC88A68" w14:textId="77777777" w:rsidR="006244FC" w:rsidRPr="00582376" w:rsidRDefault="006244FC" w:rsidP="00E4615A">
            <w:pPr>
              <w:spacing w:before="120" w:line="276" w:lineRule="auto"/>
              <w:jc w:val="both"/>
              <w:rPr>
                <w:color w:val="000000"/>
              </w:rPr>
            </w:pPr>
            <w:r w:rsidRPr="00582376">
              <w:rPr>
                <w:b/>
                <w:bCs/>
                <w:color w:val="000000"/>
              </w:rPr>
              <w:t>Uzasadnienie wyboru</w:t>
            </w:r>
            <w:r w:rsidRPr="00582376">
              <w:rPr>
                <w:color w:val="000000"/>
              </w:rPr>
              <w:t>:</w:t>
            </w:r>
          </w:p>
          <w:p w14:paraId="0E727C0B" w14:textId="28FF4087" w:rsidR="006244FC" w:rsidRPr="00582376" w:rsidRDefault="00582376" w:rsidP="00E4615A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9D3BEE">
              <w:t>Oferta spełnia wymagania formalno-prawne i jest zgodna z SWZ.</w:t>
            </w:r>
          </w:p>
        </w:tc>
      </w:tr>
      <w:tr w:rsidR="006244FC" w:rsidRPr="00582376" w14:paraId="51ED6ECD" w14:textId="77777777" w:rsidTr="00E4615A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E451" w14:textId="77777777" w:rsidR="00582376" w:rsidRPr="00582376" w:rsidRDefault="00582376" w:rsidP="00582376">
            <w:pPr>
              <w:spacing w:before="60" w:after="40"/>
              <w:jc w:val="both"/>
              <w:rPr>
                <w:b/>
              </w:rPr>
            </w:pPr>
            <w:r w:rsidRPr="00582376">
              <w:rPr>
                <w:b/>
              </w:rPr>
              <w:lastRenderedPageBreak/>
              <w:t xml:space="preserve">Konkret </w:t>
            </w:r>
            <w:r>
              <w:rPr>
                <w:b/>
              </w:rPr>
              <w:t xml:space="preserve">Sp. z o.o. S. k. </w:t>
            </w:r>
          </w:p>
          <w:p w14:paraId="61C3EC76" w14:textId="77777777" w:rsidR="00582376" w:rsidRPr="00582376" w:rsidRDefault="00582376" w:rsidP="00582376">
            <w:pPr>
              <w:jc w:val="both"/>
              <w:rPr>
                <w:bCs/>
              </w:rPr>
            </w:pPr>
            <w:r>
              <w:rPr>
                <w:bCs/>
              </w:rPr>
              <w:t xml:space="preserve">ul. </w:t>
            </w:r>
            <w:r w:rsidRPr="00582376">
              <w:rPr>
                <w:bCs/>
              </w:rPr>
              <w:t xml:space="preserve">Budowlana 7 </w:t>
            </w:r>
          </w:p>
          <w:p w14:paraId="34536095" w14:textId="77777777" w:rsidR="00582376" w:rsidRPr="00A6543F" w:rsidRDefault="00582376" w:rsidP="00582376">
            <w:pPr>
              <w:spacing w:after="120"/>
              <w:jc w:val="both"/>
              <w:rPr>
                <w:bCs/>
              </w:rPr>
            </w:pPr>
            <w:r w:rsidRPr="00A6543F">
              <w:rPr>
                <w:bCs/>
              </w:rPr>
              <w:t>86-200 Chełmno</w:t>
            </w:r>
          </w:p>
          <w:p w14:paraId="0F974471" w14:textId="032A077F" w:rsidR="006244FC" w:rsidRPr="00582376" w:rsidRDefault="00582376" w:rsidP="00582376">
            <w:pPr>
              <w:spacing w:before="120" w:after="240"/>
              <w:jc w:val="both"/>
            </w:pPr>
            <w:r w:rsidRPr="00A6543F">
              <w:rPr>
                <w:bCs/>
              </w:rPr>
              <w:t xml:space="preserve">Zadanie nr 5, </w:t>
            </w:r>
            <w:r w:rsidR="006244FC" w:rsidRPr="00582376">
              <w:t xml:space="preserve">za cenę brutto </w:t>
            </w:r>
            <w:r w:rsidR="006244FC" w:rsidRPr="00582376">
              <w:rPr>
                <w:b/>
              </w:rPr>
              <w:t>21 448.74 zł</w:t>
            </w:r>
            <w:r w:rsidR="006244FC" w:rsidRPr="00582376">
              <w:rPr>
                <w:bCs/>
              </w:rPr>
              <w:t>.</w:t>
            </w:r>
          </w:p>
          <w:p w14:paraId="39296656" w14:textId="77777777" w:rsidR="006244FC" w:rsidRPr="00582376" w:rsidRDefault="006244FC" w:rsidP="00E4615A">
            <w:pPr>
              <w:spacing w:before="120" w:line="276" w:lineRule="auto"/>
              <w:jc w:val="both"/>
              <w:rPr>
                <w:color w:val="000000"/>
              </w:rPr>
            </w:pPr>
            <w:r w:rsidRPr="00582376">
              <w:rPr>
                <w:b/>
                <w:bCs/>
                <w:color w:val="000000"/>
              </w:rPr>
              <w:t>Uzasadnienie wyboru</w:t>
            </w:r>
            <w:r w:rsidRPr="00582376">
              <w:rPr>
                <w:color w:val="000000"/>
              </w:rPr>
              <w:t>:</w:t>
            </w:r>
          </w:p>
          <w:p w14:paraId="0447CF6E" w14:textId="46F916C3" w:rsidR="006244FC" w:rsidRPr="00582376" w:rsidRDefault="00582376" w:rsidP="00E4615A">
            <w:pPr>
              <w:pStyle w:val="Nagwek"/>
              <w:tabs>
                <w:tab w:val="left" w:pos="708"/>
              </w:tabs>
              <w:spacing w:after="120"/>
              <w:rPr>
                <w:highlight w:val="darkGray"/>
              </w:rPr>
            </w:pPr>
            <w:r w:rsidRPr="009D3BEE">
              <w:t>Oferta spełnia wymagania formalno-prawne i jest zgodna z SWZ.</w:t>
            </w:r>
          </w:p>
        </w:tc>
      </w:tr>
    </w:tbl>
    <w:p w14:paraId="1CC07F06" w14:textId="77777777" w:rsidR="00A02E94" w:rsidRPr="00582376" w:rsidRDefault="00A02E94" w:rsidP="00A02E94">
      <w:pPr>
        <w:spacing w:before="240" w:after="120" w:line="276" w:lineRule="auto"/>
        <w:jc w:val="both"/>
        <w:rPr>
          <w:color w:val="000000"/>
        </w:rPr>
      </w:pPr>
      <w:r w:rsidRPr="00582376">
        <w:rPr>
          <w:color w:val="000000"/>
        </w:rPr>
        <w:t>Punktacja przyznana ofertom w poszczególnych kryteriach oceny ofert wraz z łączną liczbą punktów: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582376" w14:paraId="448C7EAB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FD5C6C6" w14:textId="77777777" w:rsidR="00A02E94" w:rsidRPr="00582376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582376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6737593E" w14:textId="77777777" w:rsidR="00A02E94" w:rsidRPr="00582376" w:rsidRDefault="00A02E94" w:rsidP="005C35E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582376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51678C05" w14:textId="77777777" w:rsidR="00A02E94" w:rsidRPr="00582376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582376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C737642" w14:textId="77777777" w:rsidR="00A02E94" w:rsidRPr="00582376" w:rsidRDefault="00A02E94" w:rsidP="005C35EA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582376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6244FC" w:rsidRPr="00582376" w14:paraId="2370EB83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44E7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Pakiet nr 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4981" w14:textId="2B54DA3A" w:rsidR="006244FC" w:rsidRPr="00582376" w:rsidRDefault="006244FC" w:rsidP="00E4615A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582376">
              <w:rPr>
                <w:b/>
                <w:bCs/>
                <w:sz w:val="20"/>
                <w:szCs w:val="20"/>
              </w:rPr>
              <w:t xml:space="preserve">Konkret </w:t>
            </w:r>
            <w:r w:rsidR="00582376">
              <w:rPr>
                <w:b/>
                <w:bCs/>
                <w:sz w:val="20"/>
                <w:szCs w:val="20"/>
              </w:rPr>
              <w:t>Sp. z o.o. Sp.K.</w:t>
            </w:r>
          </w:p>
          <w:p w14:paraId="3CF4AFCE" w14:textId="7ABAD993" w:rsidR="006244FC" w:rsidRPr="00582376" w:rsidRDefault="00582376" w:rsidP="00E46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6244FC" w:rsidRPr="00582376">
              <w:rPr>
                <w:sz w:val="20"/>
                <w:szCs w:val="20"/>
              </w:rPr>
              <w:t>Budowlana 7</w:t>
            </w:r>
          </w:p>
          <w:p w14:paraId="120958CA" w14:textId="77777777" w:rsidR="006244FC" w:rsidRPr="00582376" w:rsidRDefault="006244FC" w:rsidP="00E4615A">
            <w:pPr>
              <w:spacing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86-200 Chełmno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06E4" w14:textId="77777777" w:rsidR="006244FC" w:rsidRPr="00582376" w:rsidRDefault="006244FC" w:rsidP="00E4615A">
            <w:pPr>
              <w:spacing w:before="40" w:after="40"/>
              <w:rPr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Cena - 80.00</w:t>
            </w:r>
          </w:p>
          <w:p w14:paraId="15351393" w14:textId="410E166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2 - Gwarancja - </w:t>
            </w:r>
            <w:r w:rsidR="007646CE">
              <w:rPr>
                <w:sz w:val="20"/>
                <w:szCs w:val="20"/>
              </w:rPr>
              <w:t>0</w:t>
            </w:r>
            <w:r w:rsidRPr="00582376">
              <w:rPr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B177" w14:textId="22B56578" w:rsidR="006244FC" w:rsidRPr="00582376" w:rsidRDefault="006244FC" w:rsidP="00E4615A">
            <w:pPr>
              <w:jc w:val="center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 </w:t>
            </w:r>
            <w:r w:rsidR="007646CE">
              <w:rPr>
                <w:sz w:val="20"/>
                <w:szCs w:val="20"/>
              </w:rPr>
              <w:t>8</w:t>
            </w:r>
            <w:r w:rsidRPr="00582376">
              <w:rPr>
                <w:sz w:val="20"/>
                <w:szCs w:val="20"/>
              </w:rPr>
              <w:t>0,00</w:t>
            </w:r>
          </w:p>
        </w:tc>
      </w:tr>
      <w:tr w:rsidR="003E2F4E" w:rsidRPr="00582376" w14:paraId="54D81A80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CCCB" w14:textId="77777777" w:rsidR="003E2F4E" w:rsidRPr="00582376" w:rsidRDefault="003E2F4E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Pakiet nr 1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572B" w14:textId="77777777" w:rsidR="003E2F4E" w:rsidRPr="00582376" w:rsidRDefault="003E2F4E" w:rsidP="00E4615A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582376">
              <w:rPr>
                <w:b/>
                <w:bCs/>
                <w:sz w:val="20"/>
                <w:szCs w:val="20"/>
              </w:rPr>
              <w:t>Tronus</w:t>
            </w:r>
            <w:proofErr w:type="spellEnd"/>
            <w:r w:rsidRPr="00582376">
              <w:rPr>
                <w:b/>
                <w:bCs/>
                <w:sz w:val="20"/>
                <w:szCs w:val="20"/>
              </w:rPr>
              <w:t xml:space="preserve"> Polska</w:t>
            </w:r>
          </w:p>
          <w:p w14:paraId="0E44FB25" w14:textId="1CB258DB" w:rsidR="003E2F4E" w:rsidRPr="00582376" w:rsidRDefault="003E2F4E" w:rsidP="00E46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582376">
              <w:rPr>
                <w:sz w:val="20"/>
                <w:szCs w:val="20"/>
              </w:rPr>
              <w:t>Ordona 2a</w:t>
            </w:r>
          </w:p>
          <w:p w14:paraId="07636AD9" w14:textId="77777777" w:rsidR="003E2F4E" w:rsidRPr="00582376" w:rsidRDefault="003E2F4E" w:rsidP="00E4615A">
            <w:pPr>
              <w:spacing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01-237 Warszawa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1A9C" w14:textId="77777777" w:rsidR="003E2F4E" w:rsidRDefault="003E2F4E" w:rsidP="00E4615A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3E7620E1" w14:textId="3925377A" w:rsidR="003E2F4E" w:rsidRPr="00582376" w:rsidRDefault="003E2F4E" w:rsidP="00E4615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Oferta nie podlega punktacji</w:t>
            </w:r>
          </w:p>
        </w:tc>
      </w:tr>
      <w:tr w:rsidR="006244FC" w:rsidRPr="00582376" w14:paraId="02A7103B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D7446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2 - Pakiet nr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B9A4" w14:textId="77777777" w:rsidR="00582376" w:rsidRPr="00582376" w:rsidRDefault="00582376" w:rsidP="00582376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582376">
              <w:rPr>
                <w:b/>
                <w:bCs/>
                <w:sz w:val="20"/>
                <w:szCs w:val="20"/>
              </w:rPr>
              <w:t xml:space="preserve">Konkret </w:t>
            </w:r>
            <w:r>
              <w:rPr>
                <w:b/>
                <w:bCs/>
                <w:sz w:val="20"/>
                <w:szCs w:val="20"/>
              </w:rPr>
              <w:t>Sp. z o.o. Sp.K.</w:t>
            </w:r>
          </w:p>
          <w:p w14:paraId="1D937863" w14:textId="77777777" w:rsidR="00582376" w:rsidRPr="00582376" w:rsidRDefault="00582376" w:rsidP="00582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582376">
              <w:rPr>
                <w:sz w:val="20"/>
                <w:szCs w:val="20"/>
              </w:rPr>
              <w:t>Budowlana 7</w:t>
            </w:r>
          </w:p>
          <w:p w14:paraId="43C44257" w14:textId="3D7E1D18" w:rsidR="006244FC" w:rsidRPr="00582376" w:rsidRDefault="00582376" w:rsidP="00582376">
            <w:pPr>
              <w:spacing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86-200 Chełmno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D80C" w14:textId="77777777" w:rsidR="006244FC" w:rsidRPr="00582376" w:rsidRDefault="006244FC" w:rsidP="00E4615A">
            <w:pPr>
              <w:spacing w:before="40" w:after="40"/>
              <w:rPr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Cena - 80.00</w:t>
            </w:r>
          </w:p>
          <w:p w14:paraId="223A3966" w14:textId="09C014D4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2 - Gwarancja - </w:t>
            </w:r>
            <w:r w:rsidR="007646CE">
              <w:rPr>
                <w:sz w:val="20"/>
                <w:szCs w:val="20"/>
              </w:rPr>
              <w:t>0</w:t>
            </w:r>
            <w:r w:rsidRPr="00582376">
              <w:rPr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CD41" w14:textId="0C378CAD" w:rsidR="006244FC" w:rsidRPr="00582376" w:rsidRDefault="006244FC" w:rsidP="00E4615A">
            <w:pPr>
              <w:jc w:val="center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  </w:t>
            </w:r>
            <w:r w:rsidR="007646CE">
              <w:rPr>
                <w:sz w:val="20"/>
                <w:szCs w:val="20"/>
              </w:rPr>
              <w:t>8</w:t>
            </w:r>
            <w:r w:rsidRPr="00582376">
              <w:rPr>
                <w:sz w:val="20"/>
                <w:szCs w:val="20"/>
              </w:rPr>
              <w:t>0,00</w:t>
            </w:r>
          </w:p>
        </w:tc>
      </w:tr>
      <w:tr w:rsidR="006244FC" w:rsidRPr="00582376" w14:paraId="5161B683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6433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2 - Pakiet nr 2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DE49" w14:textId="77777777" w:rsidR="006244FC" w:rsidRPr="00582376" w:rsidRDefault="006244FC" w:rsidP="00E4615A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582376">
              <w:rPr>
                <w:b/>
                <w:bCs/>
                <w:sz w:val="20"/>
                <w:szCs w:val="20"/>
              </w:rPr>
              <w:t>Tronus</w:t>
            </w:r>
            <w:proofErr w:type="spellEnd"/>
            <w:r w:rsidRPr="00582376">
              <w:rPr>
                <w:b/>
                <w:bCs/>
                <w:sz w:val="20"/>
                <w:szCs w:val="20"/>
              </w:rPr>
              <w:t xml:space="preserve"> Polska</w:t>
            </w:r>
          </w:p>
          <w:p w14:paraId="5E025442" w14:textId="20C8BCF2" w:rsidR="006244FC" w:rsidRPr="00582376" w:rsidRDefault="00582376" w:rsidP="00E461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="006244FC" w:rsidRPr="00582376">
              <w:rPr>
                <w:sz w:val="20"/>
                <w:szCs w:val="20"/>
              </w:rPr>
              <w:t>Ordona 2a</w:t>
            </w:r>
          </w:p>
          <w:p w14:paraId="1A675B99" w14:textId="77777777" w:rsidR="006244FC" w:rsidRPr="00582376" w:rsidRDefault="006244FC" w:rsidP="00E4615A">
            <w:pPr>
              <w:spacing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01-237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AB1E" w14:textId="77777777" w:rsidR="006244FC" w:rsidRPr="00582376" w:rsidRDefault="006244FC" w:rsidP="00E4615A">
            <w:pPr>
              <w:spacing w:before="40" w:after="40"/>
              <w:rPr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Cena - 37.47</w:t>
            </w:r>
          </w:p>
          <w:p w14:paraId="2E7E49A8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2 - Gwarancja - 10.00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8EDE" w14:textId="77777777" w:rsidR="006244FC" w:rsidRPr="00582376" w:rsidRDefault="006244FC" w:rsidP="00E4615A">
            <w:pPr>
              <w:jc w:val="center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  47,47</w:t>
            </w:r>
          </w:p>
        </w:tc>
      </w:tr>
      <w:tr w:rsidR="006244FC" w:rsidRPr="00582376" w14:paraId="01081296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38D97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5 - Pakiet nr 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3DF0" w14:textId="77777777" w:rsidR="00582376" w:rsidRPr="00582376" w:rsidRDefault="00582376" w:rsidP="00582376">
            <w:pPr>
              <w:spacing w:before="40" w:after="40"/>
              <w:rPr>
                <w:b/>
                <w:bCs/>
                <w:sz w:val="20"/>
                <w:szCs w:val="20"/>
              </w:rPr>
            </w:pPr>
            <w:r w:rsidRPr="00582376">
              <w:rPr>
                <w:b/>
                <w:bCs/>
                <w:sz w:val="20"/>
                <w:szCs w:val="20"/>
              </w:rPr>
              <w:t xml:space="preserve">Konkret </w:t>
            </w:r>
            <w:r>
              <w:rPr>
                <w:b/>
                <w:bCs/>
                <w:sz w:val="20"/>
                <w:szCs w:val="20"/>
              </w:rPr>
              <w:t>Sp. z o.o. Sp.K.</w:t>
            </w:r>
          </w:p>
          <w:p w14:paraId="309CFF0C" w14:textId="77777777" w:rsidR="00582376" w:rsidRPr="00582376" w:rsidRDefault="00582376" w:rsidP="005823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ul. </w:t>
            </w:r>
            <w:r w:rsidRPr="00582376">
              <w:rPr>
                <w:sz w:val="20"/>
                <w:szCs w:val="20"/>
              </w:rPr>
              <w:t>Budowlana 7</w:t>
            </w:r>
          </w:p>
          <w:p w14:paraId="19CDAAB7" w14:textId="11F1478E" w:rsidR="006244FC" w:rsidRPr="00582376" w:rsidRDefault="00582376" w:rsidP="00582376">
            <w:pPr>
              <w:spacing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86-200 Chełmno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E735" w14:textId="77777777" w:rsidR="006244FC" w:rsidRPr="00582376" w:rsidRDefault="006244FC" w:rsidP="00E4615A">
            <w:pPr>
              <w:spacing w:before="40" w:after="40"/>
              <w:rPr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Cena - 80.00</w:t>
            </w:r>
          </w:p>
          <w:p w14:paraId="5D247C9F" w14:textId="75355041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2 - Gwarancja - </w:t>
            </w:r>
            <w:r w:rsidR="007646CE">
              <w:rPr>
                <w:sz w:val="20"/>
                <w:szCs w:val="20"/>
              </w:rPr>
              <w:t>0</w:t>
            </w:r>
            <w:r w:rsidRPr="00582376">
              <w:rPr>
                <w:sz w:val="20"/>
                <w:szCs w:val="20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DCB96" w14:textId="445E30DB" w:rsidR="006244FC" w:rsidRPr="00582376" w:rsidRDefault="006244FC" w:rsidP="00E4615A">
            <w:pPr>
              <w:jc w:val="center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  </w:t>
            </w:r>
            <w:r w:rsidR="007646CE">
              <w:rPr>
                <w:sz w:val="20"/>
                <w:szCs w:val="20"/>
              </w:rPr>
              <w:t>8</w:t>
            </w:r>
            <w:r w:rsidRPr="00582376">
              <w:rPr>
                <w:sz w:val="20"/>
                <w:szCs w:val="20"/>
              </w:rPr>
              <w:t>0,00</w:t>
            </w:r>
          </w:p>
        </w:tc>
      </w:tr>
      <w:tr w:rsidR="006244FC" w:rsidRPr="00582376" w14:paraId="5A5B5D5B" w14:textId="77777777" w:rsidTr="003E2F4E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B6D8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5 - Pakiet nr 5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EDBB" w14:textId="15003A92" w:rsidR="006244FC" w:rsidRPr="00582376" w:rsidRDefault="006244FC" w:rsidP="00582376">
            <w:pPr>
              <w:spacing w:before="40" w:after="40"/>
              <w:rPr>
                <w:b/>
                <w:bCs/>
                <w:sz w:val="20"/>
                <w:szCs w:val="20"/>
              </w:rPr>
            </w:pPr>
            <w:proofErr w:type="spellStart"/>
            <w:r w:rsidRPr="00582376">
              <w:rPr>
                <w:b/>
                <w:bCs/>
                <w:sz w:val="20"/>
                <w:szCs w:val="20"/>
              </w:rPr>
              <w:t>Tronus</w:t>
            </w:r>
            <w:proofErr w:type="spellEnd"/>
            <w:r w:rsidRPr="00582376">
              <w:rPr>
                <w:b/>
                <w:bCs/>
                <w:sz w:val="20"/>
                <w:szCs w:val="20"/>
              </w:rPr>
              <w:t xml:space="preserve"> Polska</w:t>
            </w:r>
            <w:r w:rsidR="00582376">
              <w:rPr>
                <w:b/>
                <w:bCs/>
                <w:sz w:val="20"/>
                <w:szCs w:val="20"/>
              </w:rPr>
              <w:br/>
            </w:r>
            <w:r w:rsidR="00582376">
              <w:rPr>
                <w:sz w:val="20"/>
                <w:szCs w:val="20"/>
              </w:rPr>
              <w:t xml:space="preserve">ul. </w:t>
            </w:r>
            <w:r w:rsidRPr="00582376">
              <w:rPr>
                <w:sz w:val="20"/>
                <w:szCs w:val="20"/>
              </w:rPr>
              <w:t>Ordona 2a</w:t>
            </w:r>
          </w:p>
          <w:p w14:paraId="04441C84" w14:textId="77777777" w:rsidR="006244FC" w:rsidRPr="00582376" w:rsidRDefault="006244FC" w:rsidP="00E4615A">
            <w:pPr>
              <w:spacing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01-237 Warszawa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B7EA" w14:textId="77777777" w:rsidR="006244FC" w:rsidRPr="00582376" w:rsidRDefault="006244FC" w:rsidP="00E4615A">
            <w:pPr>
              <w:spacing w:before="40" w:after="40"/>
              <w:rPr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1 - Cena - 39.92</w:t>
            </w:r>
          </w:p>
          <w:p w14:paraId="50CA5C2E" w14:textId="77777777" w:rsidR="006244FC" w:rsidRPr="00582376" w:rsidRDefault="006244FC" w:rsidP="00E4615A">
            <w:pPr>
              <w:spacing w:before="40" w:after="40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>2 - Gwarancja - 10.00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F382F" w14:textId="77777777" w:rsidR="006244FC" w:rsidRPr="00582376" w:rsidRDefault="006244FC" w:rsidP="00E4615A">
            <w:pPr>
              <w:jc w:val="center"/>
              <w:rPr>
                <w:color w:val="000000"/>
                <w:sz w:val="20"/>
                <w:szCs w:val="20"/>
              </w:rPr>
            </w:pPr>
            <w:r w:rsidRPr="00582376">
              <w:rPr>
                <w:sz w:val="20"/>
                <w:szCs w:val="20"/>
              </w:rPr>
              <w:t xml:space="preserve">  49,92</w:t>
            </w:r>
          </w:p>
        </w:tc>
      </w:tr>
    </w:tbl>
    <w:p w14:paraId="7E1956AE" w14:textId="77777777" w:rsidR="00A02E94" w:rsidRPr="00582376" w:rsidRDefault="00A02E94" w:rsidP="00A02E94">
      <w:pPr>
        <w:spacing w:before="120"/>
        <w:jc w:val="both"/>
        <w:rPr>
          <w:color w:val="000000"/>
        </w:rPr>
      </w:pPr>
    </w:p>
    <w:p w14:paraId="2D1F3D42" w14:textId="77777777" w:rsidR="00A02E94" w:rsidRPr="00582376" w:rsidRDefault="00A02E94" w:rsidP="00A02E94">
      <w:pPr>
        <w:spacing w:after="120"/>
        <w:jc w:val="both"/>
        <w:rPr>
          <w:color w:val="000000"/>
        </w:rPr>
      </w:pPr>
      <w:r w:rsidRPr="00582376">
        <w:rPr>
          <w:color w:val="000000"/>
        </w:rPr>
        <w:t>Informacja o wykonawcach,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582376" w14:paraId="727DBE61" w14:textId="77777777" w:rsidTr="006244F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27DE41F" w14:textId="77777777" w:rsidR="00A02E94" w:rsidRPr="00582376" w:rsidRDefault="00A02E94" w:rsidP="005C35EA">
            <w:pPr>
              <w:spacing w:before="60" w:after="60"/>
              <w:jc w:val="center"/>
              <w:rPr>
                <w:b/>
              </w:rPr>
            </w:pPr>
            <w:r w:rsidRPr="00582376">
              <w:rPr>
                <w:b/>
              </w:rPr>
              <w:t>Nr oferty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52A53641" w14:textId="77777777" w:rsidR="00A02E94" w:rsidRPr="00582376" w:rsidRDefault="00A02E94" w:rsidP="005C35EA">
            <w:pPr>
              <w:spacing w:before="60" w:after="60"/>
              <w:jc w:val="center"/>
              <w:rPr>
                <w:b/>
              </w:rPr>
            </w:pPr>
            <w:r w:rsidRPr="00582376">
              <w:rPr>
                <w:b/>
              </w:rPr>
              <w:t>Nazwa i adres wykonawcy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271F2FE9" w14:textId="77777777" w:rsidR="00A02E94" w:rsidRPr="00582376" w:rsidRDefault="00A02E94" w:rsidP="005C35EA">
            <w:pPr>
              <w:spacing w:before="60" w:after="60"/>
              <w:jc w:val="center"/>
              <w:rPr>
                <w:b/>
              </w:rPr>
            </w:pPr>
            <w:r w:rsidRPr="00582376">
              <w:rPr>
                <w:b/>
              </w:rPr>
              <w:t>Uzasadnienie odrzucenia oferty</w:t>
            </w:r>
          </w:p>
        </w:tc>
      </w:tr>
      <w:tr w:rsidR="006244FC" w:rsidRPr="00582376" w14:paraId="27EC437F" w14:textId="77777777" w:rsidTr="006244F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CFD8D0B" w14:textId="77777777" w:rsidR="006244FC" w:rsidRPr="00582376" w:rsidRDefault="006244FC" w:rsidP="00E4615A">
            <w:pPr>
              <w:spacing w:before="40"/>
              <w:jc w:val="center"/>
            </w:pPr>
            <w:r w:rsidRPr="00582376">
              <w:t>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0618B7F1" w14:textId="77777777" w:rsidR="006244FC" w:rsidRPr="00582376" w:rsidRDefault="006244FC" w:rsidP="00E4615A">
            <w:pPr>
              <w:spacing w:before="60" w:after="40"/>
              <w:rPr>
                <w:b/>
                <w:bCs/>
              </w:rPr>
            </w:pPr>
            <w:proofErr w:type="spellStart"/>
            <w:r w:rsidRPr="00582376">
              <w:rPr>
                <w:b/>
                <w:bCs/>
              </w:rPr>
              <w:t>Tronus</w:t>
            </w:r>
            <w:proofErr w:type="spellEnd"/>
            <w:r w:rsidRPr="00582376">
              <w:rPr>
                <w:b/>
                <w:bCs/>
              </w:rPr>
              <w:t xml:space="preserve"> Polska</w:t>
            </w:r>
          </w:p>
          <w:p w14:paraId="7D553CF6" w14:textId="325FCC51" w:rsidR="006244FC" w:rsidRPr="00582376" w:rsidRDefault="00582376" w:rsidP="00E4615A">
            <w:r>
              <w:t xml:space="preserve">ul. </w:t>
            </w:r>
            <w:r w:rsidR="006244FC" w:rsidRPr="00582376">
              <w:t xml:space="preserve">Ordona 2a </w:t>
            </w:r>
          </w:p>
          <w:p w14:paraId="4A10B436" w14:textId="77777777" w:rsidR="006244FC" w:rsidRPr="00582376" w:rsidRDefault="006244FC" w:rsidP="00E4615A">
            <w:pPr>
              <w:spacing w:after="60"/>
            </w:pPr>
            <w:r w:rsidRPr="00582376">
              <w:t>01-237 Warszawa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DA42D7" w14:textId="77777777" w:rsidR="003E2F4E" w:rsidRDefault="006244FC" w:rsidP="00E4615A">
            <w:pPr>
              <w:spacing w:before="60" w:after="40"/>
            </w:pPr>
            <w:r w:rsidRPr="003E2F4E">
              <w:rPr>
                <w:b/>
                <w:bCs/>
              </w:rPr>
              <w:t>Oferta odrzucona w zadaniu 1</w:t>
            </w:r>
          </w:p>
          <w:p w14:paraId="7DDE456B" w14:textId="71006D66" w:rsidR="006244FC" w:rsidRPr="00582376" w:rsidRDefault="006244FC" w:rsidP="00E4615A">
            <w:pPr>
              <w:spacing w:before="60" w:after="40"/>
            </w:pPr>
            <w:r w:rsidRPr="003E2F4E">
              <w:rPr>
                <w:bCs/>
              </w:rPr>
              <w:t>Art. 226 ust. 1 pkt 14</w:t>
            </w:r>
            <w:r w:rsidRPr="00582376">
              <w:t xml:space="preserve"> ustawy </w:t>
            </w:r>
            <w:proofErr w:type="spellStart"/>
            <w:r w:rsidRPr="00582376">
              <w:t>Pzp</w:t>
            </w:r>
            <w:proofErr w:type="spellEnd"/>
            <w:r w:rsidR="003E2F4E">
              <w:t xml:space="preserve">- </w:t>
            </w:r>
            <w:r w:rsidR="003E2F4E" w:rsidRPr="003E2F4E">
              <w:t>wykonawca nie wniósł wadium, lub wniósł w sposób nieprawidłowy lub nie utrzymywał wadium nieprzerwanie do upływu terminu związania ofertą lub złożył wniosek o zwrot wadium w przypadku, o którym mowa w art. 98 ust. 2 pkt 3;</w:t>
            </w:r>
          </w:p>
          <w:p w14:paraId="531A16DA" w14:textId="77777777" w:rsidR="006244FC" w:rsidRPr="003E2F4E" w:rsidRDefault="006244FC" w:rsidP="00E4615A">
            <w:pPr>
              <w:spacing w:before="60" w:after="40"/>
              <w:rPr>
                <w:b/>
                <w:bCs/>
              </w:rPr>
            </w:pPr>
            <w:r w:rsidRPr="003E2F4E">
              <w:rPr>
                <w:b/>
                <w:bCs/>
              </w:rPr>
              <w:t>Uzasadnienie:</w:t>
            </w:r>
          </w:p>
          <w:p w14:paraId="2AEB8223" w14:textId="209673D0" w:rsidR="006244FC" w:rsidRPr="00582376" w:rsidRDefault="006244FC" w:rsidP="00E4615A">
            <w:pPr>
              <w:spacing w:after="60"/>
              <w:jc w:val="both"/>
            </w:pPr>
            <w:r w:rsidRPr="00582376">
              <w:t>Błędna wartość wniesionego wadium</w:t>
            </w:r>
            <w:r w:rsidR="003E2F4E">
              <w:t xml:space="preserve">. Wykonawca do terminu otwarcia ofert nie wniósł wadium w zakresie pakietu nr 1. </w:t>
            </w:r>
          </w:p>
        </w:tc>
      </w:tr>
      <w:tr w:rsidR="00582376" w:rsidRPr="00582376" w14:paraId="7180A490" w14:textId="77777777" w:rsidTr="006244F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3A5E6" w14:textId="7E90B4A4" w:rsidR="00582376" w:rsidRPr="00582376" w:rsidRDefault="00F268FC" w:rsidP="00E4615A">
            <w:pPr>
              <w:spacing w:before="40"/>
              <w:jc w:val="center"/>
            </w:pPr>
            <w:r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C46D3C" w14:textId="77777777" w:rsidR="003E2F4E" w:rsidRPr="003E2F4E" w:rsidRDefault="003E2F4E" w:rsidP="003E2F4E">
            <w:pPr>
              <w:spacing w:after="60"/>
            </w:pPr>
            <w:r w:rsidRPr="003E2F4E">
              <w:rPr>
                <w:b/>
                <w:bCs/>
              </w:rPr>
              <w:t>Konkret Sp. z o.o. Sp.K</w:t>
            </w:r>
            <w:r w:rsidRPr="003E2F4E">
              <w:t>.</w:t>
            </w:r>
          </w:p>
          <w:p w14:paraId="469F8FCE" w14:textId="77777777" w:rsidR="003E2F4E" w:rsidRPr="003E2F4E" w:rsidRDefault="003E2F4E" w:rsidP="003E2F4E">
            <w:pPr>
              <w:spacing w:after="60"/>
            </w:pPr>
            <w:r w:rsidRPr="003E2F4E">
              <w:t>ul. Budowlana 7</w:t>
            </w:r>
          </w:p>
          <w:p w14:paraId="6B702A31" w14:textId="725CB929" w:rsidR="00582376" w:rsidRPr="00582376" w:rsidRDefault="003E2F4E" w:rsidP="003E2F4E">
            <w:pPr>
              <w:spacing w:after="60"/>
              <w:rPr>
                <w:b/>
                <w:bCs/>
              </w:rPr>
            </w:pPr>
            <w:r w:rsidRPr="003E2F4E">
              <w:lastRenderedPageBreak/>
              <w:t>86-200 Chełmno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2ACC" w14:textId="77777777" w:rsidR="003E2F4E" w:rsidRPr="003E2F4E" w:rsidRDefault="00F268FC" w:rsidP="00F268FC">
            <w:pPr>
              <w:spacing w:before="60" w:after="40"/>
              <w:rPr>
                <w:b/>
                <w:bCs/>
              </w:rPr>
            </w:pPr>
            <w:r w:rsidRPr="003E2F4E">
              <w:rPr>
                <w:b/>
                <w:bCs/>
              </w:rPr>
              <w:lastRenderedPageBreak/>
              <w:t xml:space="preserve">Oferta odrzucona w zadaniu 3 </w:t>
            </w:r>
          </w:p>
          <w:p w14:paraId="06C34B1A" w14:textId="52B975AF" w:rsidR="003E2F4E" w:rsidRPr="003E2F4E" w:rsidRDefault="003E2F4E" w:rsidP="003E2F4E">
            <w:pPr>
              <w:spacing w:before="60" w:after="40"/>
              <w:rPr>
                <w:u w:val="single"/>
              </w:rPr>
            </w:pPr>
            <w:r w:rsidRPr="003E2F4E">
              <w:rPr>
                <w:u w:val="single"/>
              </w:rPr>
              <w:lastRenderedPageBreak/>
              <w:t>Art. 226 ust. 1 pkt 5 - Treść oferty jest niezgodna z warunkami zamówienia</w:t>
            </w:r>
          </w:p>
          <w:p w14:paraId="490F7823" w14:textId="2491E2E6" w:rsidR="00582376" w:rsidRPr="00582376" w:rsidRDefault="003E2F4E" w:rsidP="00E4615A">
            <w:pPr>
              <w:spacing w:before="60" w:after="40"/>
            </w:pPr>
            <w:r w:rsidRPr="003E2F4E">
              <w:rPr>
                <w:b/>
                <w:bCs/>
              </w:rPr>
              <w:t>Uzasadnienie:</w:t>
            </w:r>
            <w:r>
              <w:t xml:space="preserve"> </w:t>
            </w:r>
            <w:r w:rsidR="00F268FC">
              <w:t>asortyment, który zaproponował Wykonawca nie spełnia wymagań, jakie postawił Zamawiający.</w:t>
            </w:r>
          </w:p>
        </w:tc>
      </w:tr>
      <w:tr w:rsidR="00582376" w:rsidRPr="00582376" w14:paraId="129EA46A" w14:textId="77777777" w:rsidTr="006244FC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6AD3D" w14:textId="106EEEB8" w:rsidR="00582376" w:rsidRPr="00582376" w:rsidRDefault="00F268FC" w:rsidP="00E4615A">
            <w:pPr>
              <w:spacing w:before="40"/>
              <w:jc w:val="center"/>
            </w:pPr>
            <w:r>
              <w:lastRenderedPageBreak/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8463D" w14:textId="77777777" w:rsidR="003E2F4E" w:rsidRPr="003E2F4E" w:rsidRDefault="003E2F4E" w:rsidP="003E2F4E">
            <w:pPr>
              <w:spacing w:after="60"/>
              <w:rPr>
                <w:b/>
                <w:bCs/>
              </w:rPr>
            </w:pPr>
            <w:r w:rsidRPr="003E2F4E">
              <w:rPr>
                <w:b/>
                <w:bCs/>
              </w:rPr>
              <w:t>Konkret Sp. z o.o. Sp.K.</w:t>
            </w:r>
          </w:p>
          <w:p w14:paraId="0BEB852E" w14:textId="77777777" w:rsidR="003E2F4E" w:rsidRPr="003E2F4E" w:rsidRDefault="003E2F4E" w:rsidP="003E2F4E">
            <w:pPr>
              <w:spacing w:after="60"/>
            </w:pPr>
            <w:r w:rsidRPr="003E2F4E">
              <w:t>ul. Budowlana 7</w:t>
            </w:r>
          </w:p>
          <w:p w14:paraId="36A0E9BB" w14:textId="6560E237" w:rsidR="00582376" w:rsidRPr="00582376" w:rsidRDefault="003E2F4E" w:rsidP="003E2F4E">
            <w:pPr>
              <w:spacing w:after="60"/>
              <w:rPr>
                <w:b/>
                <w:bCs/>
              </w:rPr>
            </w:pPr>
            <w:r w:rsidRPr="003E2F4E">
              <w:t>86-200 Chełmno</w:t>
            </w:r>
          </w:p>
        </w:tc>
        <w:tc>
          <w:tcPr>
            <w:tcW w:w="56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D987" w14:textId="370736B7" w:rsidR="003E2F4E" w:rsidRPr="003E2F4E" w:rsidRDefault="003E2F4E" w:rsidP="003E2F4E">
            <w:pPr>
              <w:spacing w:before="60" w:after="40"/>
              <w:rPr>
                <w:b/>
                <w:bCs/>
              </w:rPr>
            </w:pPr>
            <w:r w:rsidRPr="003E2F4E">
              <w:rPr>
                <w:b/>
                <w:bCs/>
              </w:rPr>
              <w:t xml:space="preserve">Oferta odrzucona w zadaniu </w:t>
            </w:r>
            <w:r>
              <w:rPr>
                <w:b/>
                <w:bCs/>
              </w:rPr>
              <w:t>4</w:t>
            </w:r>
            <w:r w:rsidRPr="003E2F4E">
              <w:rPr>
                <w:b/>
                <w:bCs/>
              </w:rPr>
              <w:t xml:space="preserve"> </w:t>
            </w:r>
          </w:p>
          <w:p w14:paraId="202DC08A" w14:textId="77777777" w:rsidR="003E2F4E" w:rsidRPr="003E2F4E" w:rsidRDefault="003E2F4E" w:rsidP="003E2F4E">
            <w:pPr>
              <w:spacing w:before="60" w:after="40"/>
              <w:rPr>
                <w:u w:val="single"/>
              </w:rPr>
            </w:pPr>
            <w:r w:rsidRPr="003E2F4E">
              <w:rPr>
                <w:u w:val="single"/>
              </w:rPr>
              <w:t>Art. 226 ust. 1 pkt 5 - Treść oferty jest niezgodna z warunkami zamówienia</w:t>
            </w:r>
          </w:p>
          <w:p w14:paraId="56338C6A" w14:textId="164023C9" w:rsidR="00582376" w:rsidRPr="00582376" w:rsidRDefault="003E2F4E" w:rsidP="003E2F4E">
            <w:pPr>
              <w:spacing w:before="60" w:after="40"/>
            </w:pPr>
            <w:r w:rsidRPr="003E2F4E">
              <w:rPr>
                <w:b/>
                <w:bCs/>
              </w:rPr>
              <w:t>Uzasadnienie:</w:t>
            </w:r>
            <w:r>
              <w:t xml:space="preserve"> asortyment, który zaproponował Wykonawca nie spełnia wymagań, jakie postawił Zamawiający.</w:t>
            </w:r>
          </w:p>
        </w:tc>
      </w:tr>
    </w:tbl>
    <w:p w14:paraId="3F609A6F" w14:textId="77777777" w:rsidR="003E2F4E" w:rsidRDefault="003E2F4E" w:rsidP="003E2F4E">
      <w:pPr>
        <w:spacing w:before="120" w:line="276" w:lineRule="auto"/>
        <w:jc w:val="both"/>
        <w:rPr>
          <w:sz w:val="22"/>
          <w:szCs w:val="22"/>
        </w:rPr>
      </w:pPr>
    </w:p>
    <w:p w14:paraId="356FE10E" w14:textId="5E7C89CB" w:rsidR="003E2F4E" w:rsidRDefault="003E2F4E" w:rsidP="003E2F4E">
      <w:pPr>
        <w:spacing w:before="120"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Zamawiający informuje, że postępowanie o udzielenie zamówienia publicznego w w/w postępowaniu przetargowym – na podstawie art. 255 pkt. 3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  <w:t xml:space="preserve">w zakresie </w:t>
      </w:r>
      <w:r w:rsidRPr="008357AB">
        <w:rPr>
          <w:b/>
          <w:sz w:val="22"/>
          <w:szCs w:val="22"/>
          <w:u w:val="single"/>
        </w:rPr>
        <w:t xml:space="preserve">zadania </w:t>
      </w:r>
      <w:r>
        <w:rPr>
          <w:b/>
          <w:sz w:val="22"/>
          <w:szCs w:val="22"/>
          <w:u w:val="single"/>
        </w:rPr>
        <w:t xml:space="preserve">nr 3 i 4 </w:t>
      </w:r>
      <w:r>
        <w:rPr>
          <w:bCs/>
          <w:sz w:val="22"/>
          <w:szCs w:val="22"/>
        </w:rPr>
        <w:t xml:space="preserve"> ze względu na fakt, iż cena lub koszt najkorzystniejszej oferty lub oferta z najniższą ceną przewyższa kwotę, którą Zamawiający zamierza przeznaczyć na sfinansowanie zamówienia.</w:t>
      </w:r>
    </w:p>
    <w:p w14:paraId="2DE61D41" w14:textId="77777777" w:rsidR="00A02E94" w:rsidRDefault="00A02E94" w:rsidP="00A02E94">
      <w:pPr>
        <w:spacing w:before="120" w:after="120"/>
        <w:jc w:val="both"/>
        <w:rPr>
          <w:color w:val="000000"/>
          <w:sz w:val="16"/>
          <w:szCs w:val="16"/>
        </w:rPr>
      </w:pPr>
    </w:p>
    <w:p w14:paraId="6FFD1057" w14:textId="77777777" w:rsidR="00A02E94" w:rsidRPr="00582376" w:rsidRDefault="00A02E94" w:rsidP="00A02E94">
      <w:pPr>
        <w:spacing w:after="40" w:line="276" w:lineRule="auto"/>
        <w:jc w:val="both"/>
      </w:pPr>
      <w:r w:rsidRPr="00582376">
        <w:t>Informacja o terminie zawarcia umowy:</w:t>
      </w:r>
    </w:p>
    <w:p w14:paraId="5A68CF9E" w14:textId="4CEA145E" w:rsidR="00A02E94" w:rsidRPr="00582376" w:rsidRDefault="00A02E94" w:rsidP="00A02E94">
      <w:pPr>
        <w:spacing w:after="120" w:line="276" w:lineRule="auto"/>
        <w:jc w:val="both"/>
      </w:pPr>
      <w:r w:rsidRPr="00582376">
        <w:t xml:space="preserve">Umowa w sprawie zamówienia publicznego, zgodnie z art. 308 ust. 2 ustawy </w:t>
      </w:r>
      <w:proofErr w:type="spellStart"/>
      <w:r w:rsidRPr="00582376">
        <w:t>Pzp</w:t>
      </w:r>
      <w:proofErr w:type="spellEnd"/>
      <w:r w:rsidRPr="00582376">
        <w:t xml:space="preserve">, zostanie zawarta, z uwzględnieniem art. 577 ustawy </w:t>
      </w:r>
      <w:proofErr w:type="spellStart"/>
      <w:r w:rsidRPr="00582376">
        <w:t>Pzp</w:t>
      </w:r>
      <w:proofErr w:type="spellEnd"/>
      <w:r w:rsidRPr="00582376">
        <w:t xml:space="preserve">, w terminie </w:t>
      </w:r>
      <w:r w:rsidR="006244FC" w:rsidRPr="00582376">
        <w:t xml:space="preserve">nie krótszym niż </w:t>
      </w:r>
      <w:r w:rsidR="003E2F4E">
        <w:t>5</w:t>
      </w:r>
      <w:r w:rsidR="006244FC" w:rsidRPr="00582376">
        <w:t xml:space="preserve"> dni od dnia przesłania niniejszego zawiadomienia o wyborze najkorzystniejszej oferty.</w:t>
      </w:r>
    </w:p>
    <w:p w14:paraId="01F1BD8A" w14:textId="77777777" w:rsidR="00A02E94" w:rsidRPr="00582376" w:rsidRDefault="00A02E94" w:rsidP="00A02E94">
      <w:pPr>
        <w:spacing w:line="276" w:lineRule="auto"/>
        <w:jc w:val="both"/>
      </w:pPr>
      <w:r w:rsidRPr="00582376">
        <w:t xml:space="preserve">Umowa w sprawie zamówienia publicznego może być zawarta przed upływem terminu, o którym mowa powyżej, jeżeli zachodzą okoliczności wymienione w art. 308 ust. 3 ustawy </w:t>
      </w:r>
      <w:proofErr w:type="spellStart"/>
      <w:r w:rsidRPr="00582376">
        <w:t>Pzp</w:t>
      </w:r>
      <w:proofErr w:type="spellEnd"/>
      <w:r w:rsidRPr="00582376">
        <w:t>.</w:t>
      </w:r>
    </w:p>
    <w:p w14:paraId="658CD622" w14:textId="68D9103E" w:rsidR="002970A5" w:rsidRDefault="002970A5" w:rsidP="002970A5">
      <w:pPr>
        <w:pStyle w:val="Tekstpodstawowy"/>
        <w:ind w:left="3119" w:firstLine="425"/>
        <w:jc w:val="righ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</w:p>
    <w:p w14:paraId="17C74B47" w14:textId="333A7AFC" w:rsidR="002970A5" w:rsidRPr="002970A5" w:rsidRDefault="002970A5" w:rsidP="002970A5">
      <w:pPr>
        <w:spacing w:line="276" w:lineRule="auto"/>
        <w:ind w:left="6372" w:firstLine="708"/>
        <w:jc w:val="both"/>
      </w:pPr>
      <w:r w:rsidRPr="002970A5">
        <w:t>Zamawiający</w:t>
      </w:r>
    </w:p>
    <w:bookmarkEnd w:id="0"/>
    <w:p w14:paraId="424A75AA" w14:textId="6BF8029B" w:rsidR="002970A5" w:rsidRDefault="002970A5" w:rsidP="002970A5">
      <w:pPr>
        <w:ind w:left="5664"/>
        <w:jc w:val="center"/>
        <w:rPr>
          <w:i/>
        </w:rPr>
      </w:pPr>
      <w:r w:rsidRPr="002970A5">
        <w:rPr>
          <w:i/>
        </w:rPr>
        <w:t xml:space="preserve">/-/ Z-ca Dyrektora </w:t>
      </w:r>
      <w:r>
        <w:rPr>
          <w:i/>
        </w:rPr>
        <w:br/>
      </w:r>
      <w:r w:rsidRPr="002970A5">
        <w:rPr>
          <w:i/>
        </w:rPr>
        <w:t>ds.</w:t>
      </w:r>
      <w:r>
        <w:rPr>
          <w:i/>
        </w:rPr>
        <w:t xml:space="preserve"> Inwestycyjno-Technicznych</w:t>
      </w:r>
    </w:p>
    <w:p w14:paraId="26CA66B8" w14:textId="6B980E4D" w:rsidR="00A02E94" w:rsidRDefault="002970A5" w:rsidP="002970A5">
      <w:pPr>
        <w:ind w:left="5664" w:firstLine="708"/>
        <w:rPr>
          <w:i/>
        </w:rPr>
      </w:pPr>
      <w:r>
        <w:rPr>
          <w:i/>
        </w:rPr>
        <w:t xml:space="preserve">      Zbigniew Spiralski</w:t>
      </w:r>
    </w:p>
    <w:p w14:paraId="66ADD434" w14:textId="77777777" w:rsidR="002970A5" w:rsidRPr="00582376" w:rsidRDefault="002970A5" w:rsidP="002970A5">
      <w:pPr>
        <w:jc w:val="right"/>
        <w:rPr>
          <w:vertAlign w:val="superscript"/>
        </w:rPr>
      </w:pPr>
    </w:p>
    <w:p w14:paraId="3DD3621B" w14:textId="77777777" w:rsidR="008642B3" w:rsidRPr="00582376" w:rsidRDefault="008642B3" w:rsidP="00A02E94"/>
    <w:sectPr w:rsidR="008642B3" w:rsidRPr="00582376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229C6" w14:textId="77777777" w:rsidR="00505D7C" w:rsidRDefault="00505D7C">
      <w:r>
        <w:separator/>
      </w:r>
    </w:p>
  </w:endnote>
  <w:endnote w:type="continuationSeparator" w:id="0">
    <w:p w14:paraId="5E0C1DD2" w14:textId="77777777" w:rsidR="00505D7C" w:rsidRDefault="00505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337F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09322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6DD97057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49B7B683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C95AA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69C19" w14:textId="77777777" w:rsidR="00505D7C" w:rsidRDefault="00505D7C">
      <w:r>
        <w:separator/>
      </w:r>
    </w:p>
  </w:footnote>
  <w:footnote w:type="continuationSeparator" w:id="0">
    <w:p w14:paraId="4580ECD5" w14:textId="77777777" w:rsidR="00505D7C" w:rsidRDefault="00505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C09C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89B6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CF016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D7C"/>
    <w:rsid w:val="00022322"/>
    <w:rsid w:val="00042497"/>
    <w:rsid w:val="000C1E6F"/>
    <w:rsid w:val="000E4E56"/>
    <w:rsid w:val="00176F2C"/>
    <w:rsid w:val="001A1468"/>
    <w:rsid w:val="001B7815"/>
    <w:rsid w:val="00211A34"/>
    <w:rsid w:val="002970A5"/>
    <w:rsid w:val="002B1E4F"/>
    <w:rsid w:val="002B6761"/>
    <w:rsid w:val="003445A0"/>
    <w:rsid w:val="003A0AFC"/>
    <w:rsid w:val="003D611C"/>
    <w:rsid w:val="003E2F4E"/>
    <w:rsid w:val="00431C0B"/>
    <w:rsid w:val="00437CAD"/>
    <w:rsid w:val="004657DA"/>
    <w:rsid w:val="004B2665"/>
    <w:rsid w:val="004C3459"/>
    <w:rsid w:val="004E324A"/>
    <w:rsid w:val="004E7234"/>
    <w:rsid w:val="00505D7C"/>
    <w:rsid w:val="0054734E"/>
    <w:rsid w:val="00582376"/>
    <w:rsid w:val="00596EA3"/>
    <w:rsid w:val="00596FD7"/>
    <w:rsid w:val="005C35EA"/>
    <w:rsid w:val="005E5BFF"/>
    <w:rsid w:val="005F2CB0"/>
    <w:rsid w:val="00607F9B"/>
    <w:rsid w:val="006244FC"/>
    <w:rsid w:val="00644DCB"/>
    <w:rsid w:val="00657C1E"/>
    <w:rsid w:val="006D37E6"/>
    <w:rsid w:val="006E3089"/>
    <w:rsid w:val="00712C39"/>
    <w:rsid w:val="00756CDA"/>
    <w:rsid w:val="007646CE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3399B"/>
    <w:rsid w:val="00A6543F"/>
    <w:rsid w:val="00A91321"/>
    <w:rsid w:val="00AA02AC"/>
    <w:rsid w:val="00B32D12"/>
    <w:rsid w:val="00B464D3"/>
    <w:rsid w:val="00B8185B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F268FC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72352C"/>
  <w15:chartTrackingRefBased/>
  <w15:docId w15:val="{4518EEF6-A033-4F49-8F04-2DC5B3BE6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2970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CWIE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27</TotalTime>
  <Pages>3</Pages>
  <Words>684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Ćwiertka</dc:creator>
  <cp:keywords/>
  <dc:description/>
  <cp:lastModifiedBy>Monika Ćwiertka</cp:lastModifiedBy>
  <cp:revision>8</cp:revision>
  <cp:lastPrinted>2023-08-30T10:11:00Z</cp:lastPrinted>
  <dcterms:created xsi:type="dcterms:W3CDTF">2023-08-30T09:51:00Z</dcterms:created>
  <dcterms:modified xsi:type="dcterms:W3CDTF">2023-08-31T09:36:00Z</dcterms:modified>
</cp:coreProperties>
</file>